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268C7" w14:textId="77777777"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14:paraId="64DA4D9E" w14:textId="77777777"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14:paraId="25E09080" w14:textId="77777777"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14:paraId="331439C5" w14:textId="77777777"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14:paraId="29F9080B" w14:textId="77777777" w:rsidR="00C65174" w:rsidRDefault="00C65174" w:rsidP="00C65174">
      <w:pPr>
        <w:jc w:val="center"/>
        <w:rPr>
          <w:rFonts w:ascii="Arial" w:hAnsi="Arial" w:cs="Arial"/>
          <w:b/>
        </w:rPr>
      </w:pPr>
    </w:p>
    <w:p w14:paraId="51B660CB" w14:textId="77777777" w:rsidR="000B0361" w:rsidRDefault="000B0361" w:rsidP="00C65174">
      <w:pPr>
        <w:jc w:val="center"/>
        <w:rPr>
          <w:rFonts w:ascii="Arial" w:hAnsi="Arial" w:cs="Arial"/>
          <w:b/>
        </w:rPr>
      </w:pPr>
    </w:p>
    <w:p w14:paraId="5CAC1A92" w14:textId="77777777"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14:paraId="5184302D" w14:textId="77777777"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14:paraId="5738FFB8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14:paraId="40B719B9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14:paraId="3102D8D4" w14:textId="77777777" w:rsidR="00986240" w:rsidRDefault="00986240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986240">
        <w:rPr>
          <w:rFonts w:ascii="Arial" w:hAnsi="Arial" w:cs="Arial"/>
          <w:b/>
          <w:sz w:val="18"/>
          <w:szCs w:val="18"/>
        </w:rPr>
        <w:t xml:space="preserve">Remont drogi gminnej w km 0+000 - 0+290 (dz. dr. nr </w:t>
      </w:r>
      <w:proofErr w:type="spellStart"/>
      <w:r w:rsidRPr="00986240">
        <w:rPr>
          <w:rFonts w:ascii="Arial" w:hAnsi="Arial" w:cs="Arial"/>
          <w:b/>
          <w:sz w:val="18"/>
          <w:szCs w:val="18"/>
        </w:rPr>
        <w:t>ewid</w:t>
      </w:r>
      <w:proofErr w:type="spellEnd"/>
      <w:r w:rsidRPr="00986240">
        <w:rPr>
          <w:rFonts w:ascii="Arial" w:hAnsi="Arial" w:cs="Arial"/>
          <w:b/>
          <w:sz w:val="18"/>
          <w:szCs w:val="18"/>
        </w:rPr>
        <w:t>. 407; obręb: 0079-Dulcza Wielka) w m. Dulcza Wielka</w:t>
      </w:r>
    </w:p>
    <w:p w14:paraId="578795D9" w14:textId="77777777" w:rsidR="00986240" w:rsidRDefault="00986240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</w:p>
    <w:p w14:paraId="79303D30" w14:textId="55451D73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4AA84104" w14:textId="77777777"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14:paraId="33D3038E" w14:textId="77777777"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" w:name="_Toc406984086"/>
      <w:bookmarkStart w:id="33" w:name="_Toc406984233"/>
      <w:bookmarkStart w:id="34" w:name="_Toc406984424"/>
      <w:bookmarkStart w:id="35" w:name="_Toc407069632"/>
      <w:bookmarkStart w:id="36" w:name="_Toc407081597"/>
      <w:bookmarkStart w:id="37" w:name="_Toc407081740"/>
      <w:bookmarkStart w:id="38" w:name="_Toc407084230"/>
      <w:bookmarkStart w:id="39" w:name="_Toc407085349"/>
      <w:bookmarkStart w:id="40" w:name="_Toc407085492"/>
      <w:bookmarkStart w:id="41" w:name="_Toc407085635"/>
      <w:bookmarkStart w:id="42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413C34E7" w14:textId="77777777"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>iezwiązanej lub z gruntu 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14:paraId="3DC66559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3" w:name="_Toc406984087"/>
      <w:bookmarkStart w:id="44" w:name="_Toc406984234"/>
      <w:bookmarkStart w:id="45" w:name="_Toc406984425"/>
      <w:bookmarkStart w:id="46" w:name="_Toc407069633"/>
      <w:bookmarkStart w:id="47" w:name="_Toc407081598"/>
      <w:bookmarkStart w:id="48" w:name="_Toc407081741"/>
      <w:bookmarkStart w:id="49" w:name="_Toc407084231"/>
      <w:bookmarkStart w:id="50" w:name="_Toc407085350"/>
      <w:bookmarkStart w:id="51" w:name="_Toc407085493"/>
      <w:bookmarkStart w:id="52" w:name="_Toc407085636"/>
      <w:bookmarkStart w:id="53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14:paraId="7F2AE29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14:paraId="2B43C433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4" w:name="_Toc406984088"/>
      <w:bookmarkStart w:id="55" w:name="_Toc406984235"/>
      <w:bookmarkStart w:id="56" w:name="_Toc406984426"/>
      <w:bookmarkStart w:id="57" w:name="_Toc407069634"/>
      <w:bookmarkStart w:id="58" w:name="_Toc407081599"/>
      <w:bookmarkStart w:id="59" w:name="_Toc407081742"/>
      <w:bookmarkStart w:id="60" w:name="_Toc407084232"/>
      <w:bookmarkStart w:id="61" w:name="_Toc407085351"/>
      <w:bookmarkStart w:id="62" w:name="_Toc407085494"/>
      <w:bookmarkStart w:id="63" w:name="_Toc407085637"/>
      <w:bookmarkStart w:id="64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61CAB06B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14:paraId="37DED52F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7AA53D85" w14:textId="77777777"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036022A" w14:textId="77777777"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5" w:name="_Toc406984089"/>
      <w:bookmarkStart w:id="66" w:name="_Toc406984236"/>
      <w:bookmarkStart w:id="67" w:name="_Toc406984427"/>
      <w:bookmarkStart w:id="68" w:name="_Toc407069635"/>
      <w:bookmarkStart w:id="69" w:name="_Toc407081600"/>
      <w:bookmarkStart w:id="70" w:name="_Toc407081743"/>
      <w:bookmarkStart w:id="71" w:name="_Toc407084233"/>
      <w:bookmarkStart w:id="72" w:name="_Toc407085352"/>
      <w:bookmarkStart w:id="73" w:name="_Toc407085495"/>
      <w:bookmarkStart w:id="74" w:name="_Toc407085638"/>
      <w:bookmarkStart w:id="75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14:paraId="22FDE000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6" w:name="_Toc406984090"/>
      <w:bookmarkStart w:id="77" w:name="_Toc406984237"/>
      <w:bookmarkStart w:id="78" w:name="_Toc406984428"/>
      <w:bookmarkStart w:id="79" w:name="_Toc407069636"/>
      <w:bookmarkStart w:id="80" w:name="_Toc407081601"/>
      <w:bookmarkStart w:id="81" w:name="_Toc407081744"/>
      <w:bookmarkStart w:id="82" w:name="_Toc407084234"/>
      <w:bookmarkStart w:id="83" w:name="_Toc407085353"/>
      <w:bookmarkStart w:id="84" w:name="_Toc407085496"/>
      <w:bookmarkStart w:id="85" w:name="_Toc407085639"/>
      <w:bookmarkStart w:id="86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</w:p>
    <w:p w14:paraId="00871235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14:paraId="58D22331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7" w:name="_Toc406984091"/>
      <w:bookmarkStart w:id="88" w:name="_Toc406984238"/>
      <w:bookmarkStart w:id="89" w:name="_Toc406984429"/>
      <w:bookmarkStart w:id="90" w:name="_Toc407069637"/>
      <w:bookmarkStart w:id="91" w:name="_Toc407081602"/>
      <w:bookmarkStart w:id="92" w:name="_Toc407081745"/>
      <w:bookmarkStart w:id="93" w:name="_Toc407084235"/>
      <w:bookmarkStart w:id="94" w:name="_Toc407085354"/>
      <w:bookmarkStart w:id="95" w:name="_Toc407085497"/>
      <w:bookmarkStart w:id="96" w:name="_Toc407085640"/>
      <w:bookmarkStart w:id="97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14:paraId="109CE187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14:paraId="6D84A4FF" w14:textId="77777777"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8" w:name="_Toc406913880"/>
      <w:bookmarkStart w:id="99" w:name="_Toc406914125"/>
      <w:bookmarkStart w:id="100" w:name="_Toc406914779"/>
      <w:bookmarkStart w:id="101" w:name="_Toc406914882"/>
      <w:bookmarkStart w:id="102" w:name="_Toc406915357"/>
      <w:bookmarkStart w:id="103" w:name="_Toc406984050"/>
      <w:bookmarkStart w:id="104" w:name="_Toc406984197"/>
      <w:bookmarkStart w:id="105" w:name="_Toc406984388"/>
      <w:bookmarkStart w:id="106" w:name="_Toc407069596"/>
      <w:bookmarkStart w:id="107" w:name="_Toc407081561"/>
      <w:bookmarkStart w:id="108" w:name="_Toc407081704"/>
      <w:bookmarkStart w:id="109" w:name="_Toc407083360"/>
      <w:bookmarkStart w:id="110" w:name="_Toc407084194"/>
      <w:bookmarkStart w:id="111" w:name="_Toc407085313"/>
      <w:bookmarkStart w:id="112" w:name="_Toc407085456"/>
      <w:bookmarkStart w:id="113" w:name="_Toc407085599"/>
      <w:bookmarkStart w:id="114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</w:p>
    <w:p w14:paraId="14BACA3E" w14:textId="77777777"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14:paraId="5CED6CE3" w14:textId="77777777"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14:paraId="1B771B6E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14:paraId="2EF562C2" w14:textId="77777777" w:rsidTr="00F557C2">
        <w:tc>
          <w:tcPr>
            <w:tcW w:w="583" w:type="dxa"/>
            <w:shd w:val="clear" w:color="auto" w:fill="auto"/>
          </w:tcPr>
          <w:p w14:paraId="43641211" w14:textId="77777777"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7115FE7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14:paraId="73D06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14:paraId="1C52C8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14:paraId="1E4258FC" w14:textId="77777777" w:rsidTr="00F557C2">
        <w:tc>
          <w:tcPr>
            <w:tcW w:w="583" w:type="dxa"/>
            <w:shd w:val="clear" w:color="auto" w:fill="auto"/>
            <w:vAlign w:val="center"/>
          </w:tcPr>
          <w:p w14:paraId="16DA85F2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585143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0A0BE0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1A6922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5850865E" w14:textId="77777777" w:rsidTr="00F557C2">
        <w:tc>
          <w:tcPr>
            <w:tcW w:w="583" w:type="dxa"/>
            <w:shd w:val="clear" w:color="auto" w:fill="auto"/>
            <w:vAlign w:val="center"/>
          </w:tcPr>
          <w:p w14:paraId="725C7B9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60FEF5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300EA45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3CC4788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654BA452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243FAE4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3A0C888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0DDE23C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1E0FF58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28EEE43F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21EBBAE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6B6EE77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18B2CA7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1E0E62B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2A524F25" w14:textId="77777777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14:paraId="6FB71AD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14:paraId="5E8D1DF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6C37CB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74959A6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05F6E25" w14:textId="77777777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14:paraId="32B3088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14:paraId="195BAEF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14:paraId="6D54E85D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6D632A6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3C33912E" w14:textId="77777777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14:paraId="38112D2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14:paraId="05FCFA7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52293C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2A8B471B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14:paraId="2C98E796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2155584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14:paraId="6229132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5CCFC9A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2A78F93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DFEA1F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9B98327" w14:textId="77777777" w:rsidTr="00F557C2">
        <w:tc>
          <w:tcPr>
            <w:tcW w:w="583" w:type="dxa"/>
            <w:vMerge/>
            <w:shd w:val="clear" w:color="auto" w:fill="auto"/>
            <w:vAlign w:val="center"/>
          </w:tcPr>
          <w:p w14:paraId="00F9316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14:paraId="72E8C9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14:paraId="678B17F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5E22A62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724D476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14:paraId="11D0A6CB" w14:textId="77777777" w:rsidTr="00F557C2">
        <w:tc>
          <w:tcPr>
            <w:tcW w:w="583" w:type="dxa"/>
            <w:shd w:val="clear" w:color="auto" w:fill="auto"/>
          </w:tcPr>
          <w:p w14:paraId="7CE93A5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1A6F3CC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14:paraId="387A470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460390A3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14:paraId="27CCF753" w14:textId="77777777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14:paraId="0C9B6A9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14:paraId="415559E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14:paraId="0266E97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4116EE9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14:paraId="662B3D0A" w14:textId="77777777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14:paraId="7D38E00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14:paraId="09F835B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14:paraId="12311249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14:paraId="7F973077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14:paraId="74BE529C" w14:textId="77777777" w:rsidTr="00F557C2">
        <w:tc>
          <w:tcPr>
            <w:tcW w:w="583" w:type="dxa"/>
            <w:shd w:val="clear" w:color="auto" w:fill="auto"/>
          </w:tcPr>
          <w:p w14:paraId="23D1938F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14:paraId="3A16902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14:paraId="0EA4A1F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14:paraId="5CE5BE3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14:paraId="5A3F9D9A" w14:textId="77777777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14:paraId="447431B1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14:paraId="38A3396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Współczynnik filtracji k [cm/s] lub [m/d]</w:t>
            </w:r>
          </w:p>
        </w:tc>
        <w:tc>
          <w:tcPr>
            <w:tcW w:w="1879" w:type="dxa"/>
            <w:shd w:val="clear" w:color="auto" w:fill="auto"/>
          </w:tcPr>
          <w:p w14:paraId="68DEFA8A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4D3E6835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14:paraId="6E309E8E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uziarnienia i 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14:paraId="6A154283" w14:textId="77777777" w:rsidTr="00F557C2">
        <w:tc>
          <w:tcPr>
            <w:tcW w:w="583" w:type="dxa"/>
            <w:vMerge/>
            <w:shd w:val="clear" w:color="auto" w:fill="auto"/>
          </w:tcPr>
          <w:p w14:paraId="558E0C10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14:paraId="4571A9F6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14:paraId="34922EA4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14:paraId="67140F1C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14:paraId="07949498" w14:textId="77777777"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14:paraId="4CA59DBD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14:paraId="08A1490F" w14:textId="77777777"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14:paraId="2E7C7F6B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14:paraId="793103D5" w14:textId="77777777"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14:paraId="686D0C05" w14:textId="77777777"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14:paraId="3A730F95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5" w:name="_Toc406913882"/>
      <w:bookmarkStart w:id="116" w:name="_Toc406914127"/>
      <w:bookmarkStart w:id="117" w:name="_Toc406914781"/>
      <w:bookmarkStart w:id="118" w:name="_Toc406914884"/>
      <w:bookmarkStart w:id="119" w:name="_Toc406915359"/>
      <w:bookmarkStart w:id="120" w:name="_Toc406984052"/>
      <w:bookmarkStart w:id="121" w:name="_Toc406984199"/>
      <w:bookmarkStart w:id="122" w:name="_Toc406984390"/>
      <w:bookmarkStart w:id="123" w:name="_Toc407069598"/>
      <w:bookmarkStart w:id="124" w:name="_Toc407081563"/>
      <w:bookmarkStart w:id="125" w:name="_Toc407081706"/>
      <w:bookmarkStart w:id="126" w:name="_Toc407083362"/>
      <w:bookmarkStart w:id="127" w:name="_Toc407084196"/>
      <w:bookmarkStart w:id="128" w:name="_Toc407085315"/>
      <w:bookmarkStart w:id="129" w:name="_Toc407085458"/>
      <w:bookmarkStart w:id="130" w:name="_Toc407085601"/>
      <w:bookmarkStart w:id="131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</w:p>
    <w:p w14:paraId="6B2992F4" w14:textId="77777777"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14:paraId="34F793F3" w14:textId="77777777"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14:paraId="18F3AE1E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14:paraId="576B6A65" w14:textId="77777777"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2" w:name="_Toc406984092"/>
      <w:bookmarkStart w:id="133" w:name="_Toc406984239"/>
      <w:bookmarkStart w:id="134" w:name="_Toc406984430"/>
      <w:bookmarkStart w:id="135" w:name="_Toc407069638"/>
      <w:bookmarkStart w:id="136" w:name="_Toc407081603"/>
      <w:bookmarkStart w:id="137" w:name="_Toc407081746"/>
      <w:bookmarkStart w:id="138" w:name="_Toc407084236"/>
      <w:bookmarkStart w:id="139" w:name="_Toc407085355"/>
      <w:bookmarkStart w:id="140" w:name="_Toc407085498"/>
      <w:bookmarkStart w:id="141" w:name="_Toc407085641"/>
      <w:bookmarkStart w:id="142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14:paraId="4EDD990E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3" w:name="_Toc406984093"/>
      <w:bookmarkStart w:id="144" w:name="_Toc406984240"/>
      <w:bookmarkStart w:id="145" w:name="_Toc406984431"/>
      <w:bookmarkStart w:id="146" w:name="_Toc407069639"/>
      <w:bookmarkStart w:id="147" w:name="_Toc407081604"/>
      <w:bookmarkStart w:id="148" w:name="_Toc407081747"/>
      <w:bookmarkStart w:id="149" w:name="_Toc407084237"/>
      <w:bookmarkStart w:id="150" w:name="_Toc407085356"/>
      <w:bookmarkStart w:id="151" w:name="_Toc407085499"/>
      <w:bookmarkStart w:id="152" w:name="_Toc407085642"/>
      <w:bookmarkStart w:id="153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26458B4C" w14:textId="77777777"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14:paraId="54FDBAF3" w14:textId="77777777"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4" w:name="_Toc406984094"/>
      <w:bookmarkStart w:id="155" w:name="_Toc406984241"/>
      <w:bookmarkStart w:id="156" w:name="_Toc406984432"/>
      <w:bookmarkStart w:id="157" w:name="_Toc407069640"/>
      <w:bookmarkStart w:id="158" w:name="_Toc407081605"/>
      <w:bookmarkStart w:id="159" w:name="_Toc407081748"/>
      <w:bookmarkStart w:id="160" w:name="_Toc407084238"/>
      <w:bookmarkStart w:id="161" w:name="_Toc407085357"/>
      <w:bookmarkStart w:id="162" w:name="_Toc407085500"/>
      <w:bookmarkStart w:id="163" w:name="_Toc407085643"/>
      <w:bookmarkStart w:id="164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</w:p>
    <w:p w14:paraId="24F9DC0A" w14:textId="77777777"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14:paraId="207B245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14:paraId="2F2E7DCB" w14:textId="77777777"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14:paraId="259C9A35" w14:textId="77777777"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14:paraId="03D4A558" w14:textId="77777777" w:rsidR="00B86FC1" w:rsidRDefault="00B86FC1" w:rsidP="00D33963">
      <w:pPr>
        <w:rPr>
          <w:rFonts w:ascii="Arial" w:hAnsi="Arial" w:cs="Arial"/>
          <w:sz w:val="18"/>
          <w:szCs w:val="18"/>
        </w:rPr>
      </w:pPr>
    </w:p>
    <w:p w14:paraId="0FD7DC64" w14:textId="77777777"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14:paraId="672E9D60" w14:textId="77777777"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5" w:name="_Toc406984095"/>
      <w:bookmarkStart w:id="166" w:name="_Toc406984242"/>
      <w:bookmarkStart w:id="167" w:name="_Toc406984433"/>
      <w:bookmarkStart w:id="168" w:name="_Toc407069641"/>
      <w:bookmarkStart w:id="169" w:name="_Toc407081606"/>
      <w:bookmarkStart w:id="170" w:name="_Toc407081749"/>
      <w:bookmarkStart w:id="171" w:name="_Toc407084239"/>
      <w:bookmarkStart w:id="172" w:name="_Toc407085358"/>
      <w:bookmarkStart w:id="173" w:name="_Toc407085501"/>
      <w:bookmarkStart w:id="174" w:name="_Toc407085644"/>
      <w:bookmarkStart w:id="175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02585CCC" w14:textId="77777777"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6" w:name="_Toc406984096"/>
      <w:bookmarkStart w:id="177" w:name="_Toc406984243"/>
      <w:bookmarkStart w:id="178" w:name="_Toc406984434"/>
      <w:bookmarkStart w:id="179" w:name="_Toc407069642"/>
      <w:bookmarkStart w:id="180" w:name="_Toc407081607"/>
      <w:bookmarkStart w:id="181" w:name="_Toc407081750"/>
      <w:bookmarkStart w:id="182" w:name="_Toc407084240"/>
      <w:bookmarkStart w:id="183" w:name="_Toc407085359"/>
      <w:bookmarkStart w:id="184" w:name="_Toc407085502"/>
      <w:bookmarkStart w:id="185" w:name="_Toc407085645"/>
      <w:bookmarkStart w:id="186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</w:p>
    <w:p w14:paraId="12ECA753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14:paraId="1BDBCAE3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7" w:name="_Toc406984097"/>
      <w:bookmarkStart w:id="188" w:name="_Toc406984244"/>
      <w:bookmarkStart w:id="189" w:name="_Toc406984435"/>
      <w:bookmarkStart w:id="190" w:name="_Toc407069643"/>
      <w:bookmarkStart w:id="191" w:name="_Toc407081608"/>
      <w:bookmarkStart w:id="192" w:name="_Toc407081751"/>
      <w:bookmarkStart w:id="193" w:name="_Toc407084241"/>
      <w:bookmarkStart w:id="194" w:name="_Toc407085360"/>
      <w:bookmarkStart w:id="195" w:name="_Toc407085503"/>
      <w:bookmarkStart w:id="196" w:name="_Toc407085646"/>
      <w:bookmarkStart w:id="197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r w:rsidRPr="00724BE9">
        <w:rPr>
          <w:rFonts w:ascii="Arial" w:hAnsi="Arial" w:cs="Arial"/>
          <w:b/>
          <w:sz w:val="18"/>
          <w:szCs w:val="18"/>
        </w:rPr>
        <w:t>.</w:t>
      </w:r>
    </w:p>
    <w:p w14:paraId="5A0325A1" w14:textId="77777777"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14:paraId="45C7700C" w14:textId="77777777"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0F225F0B" w14:textId="77777777"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14:paraId="34A4E4F1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8" w:name="_Toc406984098"/>
      <w:bookmarkStart w:id="199" w:name="_Toc406984245"/>
      <w:bookmarkStart w:id="200" w:name="_Toc406984436"/>
      <w:bookmarkStart w:id="201" w:name="_Toc407069644"/>
      <w:bookmarkStart w:id="202" w:name="_Toc407081609"/>
      <w:bookmarkStart w:id="203" w:name="_Toc407081752"/>
      <w:bookmarkStart w:id="204" w:name="_Toc407084242"/>
      <w:bookmarkStart w:id="205" w:name="_Toc407085361"/>
      <w:bookmarkStart w:id="206" w:name="_Toc407085504"/>
      <w:bookmarkStart w:id="207" w:name="_Toc407085647"/>
      <w:bookmarkStart w:id="208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</w:p>
    <w:p w14:paraId="34EFB104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09" w:name="_Toc406984099"/>
      <w:bookmarkStart w:id="210" w:name="_Toc406984246"/>
      <w:bookmarkStart w:id="211" w:name="_Toc406984437"/>
      <w:bookmarkStart w:id="212" w:name="_Toc407069645"/>
      <w:bookmarkStart w:id="213" w:name="_Toc407081610"/>
      <w:bookmarkStart w:id="214" w:name="_Toc407081753"/>
      <w:bookmarkStart w:id="215" w:name="_Toc407084243"/>
      <w:bookmarkStart w:id="216" w:name="_Toc407085362"/>
      <w:bookmarkStart w:id="217" w:name="_Toc407085505"/>
      <w:bookmarkStart w:id="218" w:name="_Toc407085648"/>
      <w:bookmarkStart w:id="219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</w:p>
    <w:p w14:paraId="6A66BA85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0" w:name="_Toc406984100"/>
      <w:bookmarkStart w:id="221" w:name="_Toc406984247"/>
      <w:bookmarkStart w:id="222" w:name="_Toc406984438"/>
      <w:bookmarkStart w:id="223" w:name="_Toc407069646"/>
      <w:bookmarkStart w:id="224" w:name="_Toc407081611"/>
      <w:bookmarkStart w:id="225" w:name="_Toc407081754"/>
      <w:bookmarkStart w:id="226" w:name="_Toc407084244"/>
      <w:bookmarkStart w:id="227" w:name="_Toc407085363"/>
      <w:bookmarkStart w:id="228" w:name="_Toc407085506"/>
      <w:bookmarkStart w:id="229" w:name="_Toc407085649"/>
      <w:bookmarkStart w:id="230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</w:p>
    <w:p w14:paraId="020E78E1" w14:textId="77777777"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1" w:name="_Toc406913892"/>
      <w:bookmarkStart w:id="232" w:name="_Toc406914137"/>
      <w:bookmarkStart w:id="233" w:name="_Toc406914791"/>
      <w:bookmarkStart w:id="234" w:name="_Toc406914894"/>
      <w:bookmarkStart w:id="235" w:name="_Toc406915369"/>
      <w:bookmarkStart w:id="236" w:name="_Toc406984062"/>
      <w:bookmarkStart w:id="237" w:name="_Toc406984209"/>
      <w:bookmarkStart w:id="238" w:name="_Toc406984400"/>
      <w:bookmarkStart w:id="239" w:name="_Toc407069608"/>
      <w:bookmarkStart w:id="240" w:name="_Toc407081573"/>
      <w:bookmarkStart w:id="241" w:name="_Toc407081716"/>
      <w:bookmarkStart w:id="242" w:name="_Toc407083372"/>
      <w:bookmarkStart w:id="243" w:name="_Toc407084206"/>
      <w:bookmarkStart w:id="244" w:name="_Toc407085325"/>
      <w:bookmarkStart w:id="245" w:name="_Toc407085468"/>
      <w:bookmarkStart w:id="246" w:name="_Toc407085611"/>
      <w:bookmarkStart w:id="247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</w:p>
    <w:p w14:paraId="00400D2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14:paraId="34467575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14:paraId="0E14C884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14:paraId="4E5D3051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14:paraId="68136E63" w14:textId="77777777"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8" w:name="_Toc406913893"/>
      <w:bookmarkStart w:id="249" w:name="_Toc406914138"/>
      <w:bookmarkStart w:id="250" w:name="_Toc406914792"/>
      <w:bookmarkStart w:id="251" w:name="_Toc406914895"/>
      <w:bookmarkStart w:id="252" w:name="_Toc406915370"/>
      <w:bookmarkStart w:id="253" w:name="_Toc406984063"/>
      <w:bookmarkStart w:id="254" w:name="_Toc406984210"/>
      <w:bookmarkStart w:id="255" w:name="_Toc406984401"/>
      <w:bookmarkStart w:id="256" w:name="_Toc407069609"/>
      <w:bookmarkStart w:id="257" w:name="_Toc407081574"/>
      <w:bookmarkStart w:id="258" w:name="_Toc407081717"/>
      <w:bookmarkStart w:id="259" w:name="_Toc407083373"/>
      <w:bookmarkStart w:id="260" w:name="_Toc407084207"/>
      <w:bookmarkStart w:id="261" w:name="_Toc407085326"/>
      <w:bookmarkStart w:id="262" w:name="_Toc407085469"/>
      <w:bookmarkStart w:id="263" w:name="_Toc407085612"/>
      <w:bookmarkStart w:id="264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</w:p>
    <w:p w14:paraId="4C7EB96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14:paraId="349CBFA0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14:paraId="7C7030F7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14:paraId="77137DBF" w14:textId="77777777"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14:paraId="41CBF8B4" w14:textId="77777777"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 o przekroju daszkowym należy rozpoczynać od krawędzi i stopniowo przesuwać pasami podłużnymi częściowo nakładającymi się, w kierunku jej osi. Zagęszczanie nawierzchni o jednostronnym </w:t>
      </w:r>
      <w:r w:rsidRPr="00724BE9">
        <w:rPr>
          <w:rFonts w:ascii="Arial" w:hAnsi="Arial" w:cs="Arial"/>
          <w:sz w:val="18"/>
          <w:szCs w:val="18"/>
        </w:rPr>
        <w:lastRenderedPageBreak/>
        <w:t>spadku należy rozpoczynać od dolnej krawędzi i przesuwać pasami podłużnymi częściowo nakładającymi się, w kierunku jej górnej krawędzi.</w:t>
      </w:r>
    </w:p>
    <w:p w14:paraId="4910F60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Nierówności lub zagłębienia powstałe w czasie zagęszczania powinny być wyrównywane na bieżąco przez spulchnienie warstwy kruszywa i dodanie lub usunięcie materiału, aż do otrzymania równej powierzchni.</w:t>
      </w:r>
    </w:p>
    <w:p w14:paraId="2ABAF57C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14:paraId="61685D74" w14:textId="77777777"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D608F3" w14:textId="77777777"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14:paraId="5D223C00" w14:textId="77777777"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14:paraId="0564B13B" w14:textId="77777777"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14:paraId="02EFE720" w14:textId="77777777"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14:paraId="48825D10" w14:textId="77777777"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14:paraId="4C390F9F" w14:textId="77777777"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44192B51" w14:textId="77777777"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14:paraId="149F9320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5" w:name="_Toc406984101"/>
      <w:bookmarkStart w:id="266" w:name="_Toc406984248"/>
      <w:bookmarkStart w:id="267" w:name="_Toc406984439"/>
      <w:bookmarkStart w:id="268" w:name="_Toc407069647"/>
      <w:bookmarkStart w:id="269" w:name="_Toc407081612"/>
      <w:bookmarkStart w:id="270" w:name="_Toc407081755"/>
      <w:bookmarkStart w:id="271" w:name="_Toc407084245"/>
      <w:bookmarkStart w:id="272" w:name="_Toc407085364"/>
      <w:bookmarkStart w:id="273" w:name="_Toc407085507"/>
      <w:bookmarkStart w:id="274" w:name="_Toc407085650"/>
      <w:bookmarkStart w:id="275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14:paraId="48DBFE27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6" w:name="_Toc406984102"/>
      <w:bookmarkStart w:id="277" w:name="_Toc406984249"/>
      <w:bookmarkStart w:id="278" w:name="_Toc406984440"/>
      <w:bookmarkStart w:id="279" w:name="_Toc407069648"/>
      <w:bookmarkStart w:id="280" w:name="_Toc407081613"/>
      <w:bookmarkStart w:id="281" w:name="_Toc407081756"/>
      <w:bookmarkStart w:id="282" w:name="_Toc407084246"/>
      <w:bookmarkStart w:id="283" w:name="_Toc407085365"/>
      <w:bookmarkStart w:id="284" w:name="_Toc407085508"/>
      <w:bookmarkStart w:id="285" w:name="_Toc407085651"/>
      <w:bookmarkStart w:id="286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14:paraId="3AB1FB9B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14:paraId="590E3031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7" w:name="_Toc406984103"/>
      <w:bookmarkStart w:id="288" w:name="_Toc406984250"/>
      <w:bookmarkStart w:id="289" w:name="_Toc406984441"/>
      <w:bookmarkStart w:id="290" w:name="_Toc407069649"/>
      <w:bookmarkStart w:id="291" w:name="_Toc407081614"/>
      <w:bookmarkStart w:id="292" w:name="_Toc407081757"/>
      <w:bookmarkStart w:id="293" w:name="_Toc407084247"/>
      <w:bookmarkStart w:id="294" w:name="_Toc407085366"/>
      <w:bookmarkStart w:id="295" w:name="_Toc407085509"/>
      <w:bookmarkStart w:id="296" w:name="_Toc407085652"/>
      <w:bookmarkStart w:id="297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14:paraId="105B9B33" w14:textId="77777777"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14:paraId="255DAD6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14:paraId="15D0F80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14:paraId="0CC8925E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14:paraId="05A3E7DC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14:paraId="7C028FE0" w14:textId="77777777"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14:paraId="095683FB" w14:textId="77777777"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14:paraId="5711F48C" w14:textId="77777777"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14:paraId="66DF79D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14:paraId="26515AC3" w14:textId="77777777"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14:paraId="1A13ACC8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14:paraId="7FD82222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14:paraId="21A27C5F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14:paraId="45B78C1D" w14:textId="77777777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A1277" w14:textId="77777777"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343C8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7C46D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14:paraId="49B016E7" w14:textId="77777777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D8709B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8D129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0E110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14:paraId="25A81A0D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36B823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6E8FA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28AE60C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28B2D1FE" w14:textId="77777777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FC275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7DEB1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9B03A2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14:paraId="3ED9A86C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2EB41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DC0E19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9BB0C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02186CFA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1F00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36F13A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5139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14:paraId="18B98506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19553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CE6E0C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9C28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1BA9825C" w14:textId="77777777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30FCF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2646127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FEFC01A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14:paraId="5D4E166C" w14:textId="77777777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0FABFE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EA057B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8519857" w14:textId="77777777"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14:paraId="554B370B" w14:textId="77777777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7BF1EC1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A0B8CB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821D73E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14:paraId="1960F872" w14:textId="77777777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18B92D0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28C0C08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B659E8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14:paraId="7BA412A9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14:paraId="606CE77C" w14:textId="77777777"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14:paraId="4CF97742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5617538E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827DC3F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C392484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73ACEAB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14:paraId="1270F240" w14:textId="77777777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ED5BD5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E8CDC6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92B0523" w14:textId="77777777"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14:paraId="120A2F42" w14:textId="77777777"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14:paraId="2BC3BEAF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*) Dodatkowe pomiary spadków poprzecznych i ukształtowania osi w planie należy wykonać w punktach głównych łuków poziomych.</w:t>
      </w:r>
    </w:p>
    <w:p w14:paraId="0F7712E6" w14:textId="77777777"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14:paraId="661CB46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14:paraId="7642C69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14:paraId="7ACA4907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60833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14:paraId="3A967739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14:paraId="39689FE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14:paraId="7DCBEEE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3983F4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14:paraId="52BF4A7F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14:paraId="0F99D896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1C169BEE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14:paraId="2A68BE1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14:paraId="0F51873F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5BE3E46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14:paraId="2E67DAB9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14:paraId="613EB622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3DDE28C4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14:paraId="0ECECF0F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14:paraId="2EEA1C7C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14:paraId="66539710" w14:textId="77777777"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14:paraId="2FD72EBC" w14:textId="77777777"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14:paraId="6D28A7AE" w14:textId="77777777"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14:paraId="4BB59FB1" w14:textId="77777777"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14:paraId="11BC2F48" w14:textId="77777777"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14:paraId="7B6E98CC" w14:textId="77777777"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14:paraId="5CE8BA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8" w:name="_Toc406984105"/>
      <w:bookmarkStart w:id="299" w:name="_Toc406984252"/>
      <w:bookmarkStart w:id="300" w:name="_Toc406984443"/>
      <w:bookmarkStart w:id="301" w:name="_Toc407069651"/>
      <w:bookmarkStart w:id="302" w:name="_Toc407081616"/>
      <w:bookmarkStart w:id="303" w:name="_Toc407081759"/>
      <w:bookmarkStart w:id="304" w:name="_Toc407084249"/>
      <w:bookmarkStart w:id="305" w:name="_Toc407085368"/>
      <w:bookmarkStart w:id="306" w:name="_Toc407085511"/>
      <w:bookmarkStart w:id="307" w:name="_Toc407085654"/>
      <w:bookmarkStart w:id="308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</w:p>
    <w:p w14:paraId="6744CC39" w14:textId="77777777"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09" w:name="_Toc406984106"/>
      <w:bookmarkStart w:id="310" w:name="_Toc406984253"/>
      <w:bookmarkStart w:id="311" w:name="_Toc406984444"/>
      <w:bookmarkStart w:id="312" w:name="_Toc407069652"/>
      <w:bookmarkStart w:id="313" w:name="_Toc407081617"/>
      <w:bookmarkStart w:id="314" w:name="_Toc407081760"/>
      <w:bookmarkStart w:id="315" w:name="_Toc407084250"/>
      <w:bookmarkStart w:id="316" w:name="_Toc407085369"/>
      <w:bookmarkStart w:id="317" w:name="_Toc407085512"/>
      <w:bookmarkStart w:id="318" w:name="_Toc407085655"/>
      <w:bookmarkStart w:id="319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14:paraId="555BA4BC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7CBAE11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1BE19FFD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39C37045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0" w:name="_Toc406984107"/>
      <w:bookmarkStart w:id="321" w:name="_Toc406984254"/>
      <w:bookmarkStart w:id="322" w:name="_Toc406984445"/>
      <w:bookmarkStart w:id="323" w:name="_Toc407069653"/>
      <w:bookmarkStart w:id="324" w:name="_Toc407081618"/>
      <w:bookmarkStart w:id="325" w:name="_Toc407081761"/>
      <w:bookmarkStart w:id="326" w:name="_Toc407084251"/>
      <w:bookmarkStart w:id="327" w:name="_Toc407085370"/>
      <w:bookmarkStart w:id="328" w:name="_Toc407085513"/>
      <w:bookmarkStart w:id="329" w:name="_Toc407085656"/>
      <w:bookmarkStart w:id="330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</w:p>
    <w:p w14:paraId="19B6EC39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14:paraId="1991026D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1" w:name="_Toc406984108"/>
      <w:bookmarkStart w:id="332" w:name="_Toc406984255"/>
      <w:bookmarkStart w:id="333" w:name="_Toc406984446"/>
      <w:bookmarkStart w:id="334" w:name="_Toc407069654"/>
      <w:bookmarkStart w:id="335" w:name="_Toc407081619"/>
      <w:bookmarkStart w:id="336" w:name="_Toc407081762"/>
      <w:bookmarkStart w:id="337" w:name="_Toc407084252"/>
      <w:bookmarkStart w:id="338" w:name="_Toc407085371"/>
      <w:bookmarkStart w:id="339" w:name="_Toc407085514"/>
      <w:bookmarkStart w:id="340" w:name="_Toc407085657"/>
      <w:bookmarkStart w:id="341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</w:p>
    <w:p w14:paraId="6B16E085" w14:textId="77777777"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14:paraId="67B02EBF" w14:textId="77777777"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6CFE4CE5" w14:textId="77777777"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14:paraId="72D8E28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2" w:name="_Toc406984109"/>
      <w:bookmarkStart w:id="343" w:name="_Toc406984256"/>
      <w:bookmarkStart w:id="344" w:name="_Toc406984447"/>
      <w:bookmarkStart w:id="345" w:name="_Toc407069655"/>
      <w:bookmarkStart w:id="346" w:name="_Toc407081620"/>
      <w:bookmarkStart w:id="347" w:name="_Toc407081763"/>
      <w:bookmarkStart w:id="348" w:name="_Toc407084253"/>
      <w:bookmarkStart w:id="349" w:name="_Toc407085372"/>
      <w:bookmarkStart w:id="350" w:name="_Toc407085515"/>
      <w:bookmarkStart w:id="351" w:name="_Toc407085658"/>
      <w:bookmarkStart w:id="352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</w:p>
    <w:p w14:paraId="05774045" w14:textId="77777777"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14:paraId="4AE947D8" w14:textId="77777777"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14:paraId="72760CD2" w14:textId="77777777"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35D6CEF3" w14:textId="77777777"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14:paraId="0CCE0118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3" w:name="_Toc406984110"/>
      <w:bookmarkStart w:id="354" w:name="_Toc406984257"/>
      <w:bookmarkStart w:id="355" w:name="_Toc406984448"/>
      <w:bookmarkStart w:id="356" w:name="_Toc407069656"/>
      <w:bookmarkStart w:id="357" w:name="_Toc407081621"/>
      <w:bookmarkStart w:id="358" w:name="_Toc407081764"/>
      <w:bookmarkStart w:id="359" w:name="_Toc407084254"/>
      <w:bookmarkStart w:id="360" w:name="_Toc407085373"/>
      <w:bookmarkStart w:id="361" w:name="_Toc407085516"/>
      <w:bookmarkStart w:id="362" w:name="_Toc407085659"/>
      <w:bookmarkStart w:id="363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</w:p>
    <w:p w14:paraId="560CADC4" w14:textId="77777777"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4" w:name="_Toc406984111"/>
      <w:bookmarkStart w:id="365" w:name="_Toc406984258"/>
      <w:bookmarkStart w:id="366" w:name="_Toc406984449"/>
      <w:bookmarkStart w:id="367" w:name="_Toc407069657"/>
      <w:bookmarkStart w:id="368" w:name="_Toc407081622"/>
      <w:bookmarkStart w:id="369" w:name="_Toc407081765"/>
      <w:bookmarkStart w:id="370" w:name="_Toc407084255"/>
      <w:bookmarkStart w:id="371" w:name="_Toc407085374"/>
      <w:bookmarkStart w:id="372" w:name="_Toc407085517"/>
      <w:bookmarkStart w:id="373" w:name="_Toc407085660"/>
      <w:bookmarkStart w:id="374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</w:p>
    <w:p w14:paraId="3F730CF3" w14:textId="77777777"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14:paraId="3BC48A76" w14:textId="77777777"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5" w:name="_Toc406984112"/>
      <w:bookmarkStart w:id="376" w:name="_Toc406984259"/>
      <w:bookmarkStart w:id="377" w:name="_Toc406984450"/>
      <w:bookmarkStart w:id="378" w:name="_Toc407069658"/>
      <w:bookmarkStart w:id="379" w:name="_Toc407081623"/>
      <w:bookmarkStart w:id="380" w:name="_Toc407081766"/>
      <w:bookmarkStart w:id="381" w:name="_Toc407084256"/>
      <w:bookmarkStart w:id="382" w:name="_Toc407085375"/>
      <w:bookmarkStart w:id="383" w:name="_Toc407085518"/>
      <w:bookmarkStart w:id="384" w:name="_Toc407085661"/>
      <w:bookmarkStart w:id="385" w:name="_Toc407086109"/>
    </w:p>
    <w:p w14:paraId="7E00B5F1" w14:textId="77777777"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14:paraId="7C50E006" w14:textId="77777777"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14:paraId="45AF4196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14:paraId="6F73F79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14:paraId="4EEF90B0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14:paraId="578E8894" w14:textId="77777777"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14:paraId="121A6B0A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14:paraId="1A8906D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14:paraId="15D9613F" w14:textId="77777777"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14:paraId="4F746542" w14:textId="77777777"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14:paraId="3F5D77BB" w14:textId="77777777" w:rsidR="00B86FC1" w:rsidRDefault="00B86FC1" w:rsidP="00B86FC1">
      <w:pPr>
        <w:rPr>
          <w:rFonts w:ascii="Arial" w:hAnsi="Arial" w:cs="Arial"/>
          <w:sz w:val="18"/>
          <w:szCs w:val="18"/>
        </w:rPr>
      </w:pPr>
    </w:p>
    <w:p w14:paraId="7FC72A34" w14:textId="77777777"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14:paraId="16AB14F7" w14:textId="77777777"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6" w:name="_Toc406984113"/>
      <w:bookmarkStart w:id="387" w:name="_Toc406984260"/>
      <w:bookmarkStart w:id="388" w:name="_Toc406984451"/>
      <w:bookmarkStart w:id="389" w:name="_Toc407069659"/>
      <w:bookmarkStart w:id="390" w:name="_Toc407081624"/>
      <w:bookmarkStart w:id="391" w:name="_Toc407081767"/>
      <w:bookmarkStart w:id="392" w:name="_Toc407084257"/>
      <w:bookmarkStart w:id="393" w:name="_Toc407085376"/>
      <w:bookmarkStart w:id="394" w:name="_Toc407085519"/>
      <w:bookmarkStart w:id="395" w:name="_Toc407085662"/>
      <w:bookmarkStart w:id="396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14:paraId="3C4FF5D0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7" w:name="_Toc406913911"/>
      <w:bookmarkStart w:id="398" w:name="_Toc406914156"/>
      <w:bookmarkStart w:id="399" w:name="_Toc406914810"/>
      <w:bookmarkStart w:id="400" w:name="_Toc406914913"/>
      <w:bookmarkStart w:id="401" w:name="_Toc406915388"/>
      <w:bookmarkStart w:id="402" w:name="_Toc406984081"/>
      <w:bookmarkStart w:id="403" w:name="_Toc406984228"/>
      <w:bookmarkStart w:id="404" w:name="_Toc406984419"/>
      <w:bookmarkStart w:id="405" w:name="_Toc407069627"/>
      <w:bookmarkStart w:id="406" w:name="_Toc407081592"/>
      <w:bookmarkStart w:id="407" w:name="_Toc407081735"/>
      <w:bookmarkStart w:id="408" w:name="_Toc407083391"/>
      <w:bookmarkStart w:id="409" w:name="_Toc407084225"/>
      <w:bookmarkStart w:id="410" w:name="_Toc407085344"/>
      <w:bookmarkStart w:id="411" w:name="_Toc407085487"/>
      <w:bookmarkStart w:id="412" w:name="_Toc407085630"/>
      <w:bookmarkStart w:id="413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14:paraId="6295FB3C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14:paraId="46259FCF" w14:textId="77777777" w:rsidTr="0051057F">
        <w:trPr>
          <w:trHeight w:hRule="exact" w:val="227"/>
        </w:trPr>
        <w:tc>
          <w:tcPr>
            <w:tcW w:w="496" w:type="dxa"/>
          </w:tcPr>
          <w:p w14:paraId="2ED4225C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14:paraId="1B36FD0A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14:paraId="2796256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14:paraId="0888F367" w14:textId="77777777" w:rsidTr="0051057F">
        <w:trPr>
          <w:trHeight w:hRule="exact" w:val="205"/>
        </w:trPr>
        <w:tc>
          <w:tcPr>
            <w:tcW w:w="496" w:type="dxa"/>
          </w:tcPr>
          <w:p w14:paraId="2C70954D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61C8149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14:paraId="3E98D750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14:paraId="0E6690AC" w14:textId="77777777" w:rsidTr="0051057F">
        <w:trPr>
          <w:trHeight w:hRule="exact" w:val="227"/>
        </w:trPr>
        <w:tc>
          <w:tcPr>
            <w:tcW w:w="496" w:type="dxa"/>
          </w:tcPr>
          <w:p w14:paraId="08EE7A02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3FCB4C0F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14:paraId="7531B12A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14:paraId="3EA0DE9E" w14:textId="77777777" w:rsidTr="0051057F">
        <w:trPr>
          <w:trHeight w:hRule="exact" w:val="227"/>
        </w:trPr>
        <w:tc>
          <w:tcPr>
            <w:tcW w:w="496" w:type="dxa"/>
          </w:tcPr>
          <w:p w14:paraId="0FC8C611" w14:textId="77777777"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24633AC4" w14:textId="77777777"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14:paraId="0DD23AB6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14:paraId="552312D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976B59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74FDFE9C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14:paraId="4F1D993D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3D8C88A9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53638A85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14:paraId="2CC5E2F7" w14:textId="77777777"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386A3745" w14:textId="77777777" w:rsidTr="0051057F">
        <w:trPr>
          <w:trHeight w:hRule="exact" w:val="227"/>
        </w:trPr>
        <w:tc>
          <w:tcPr>
            <w:tcW w:w="496" w:type="dxa"/>
          </w:tcPr>
          <w:p w14:paraId="3C8938C7" w14:textId="77777777"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14:paraId="7753FAEA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14:paraId="6BCDCDEE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14:paraId="51620517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14:paraId="529A06EE" w14:textId="77777777" w:rsidTr="0051057F">
        <w:trPr>
          <w:trHeight w:hRule="exact" w:val="227"/>
        </w:trPr>
        <w:tc>
          <w:tcPr>
            <w:tcW w:w="496" w:type="dxa"/>
          </w:tcPr>
          <w:p w14:paraId="5DD72BD4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14:paraId="22B95516" w14:textId="77777777"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14:paraId="3B01E424" w14:textId="77777777"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14:paraId="44169262" w14:textId="77777777" w:rsidTr="004414F0">
        <w:trPr>
          <w:trHeight w:hRule="exact" w:val="547"/>
        </w:trPr>
        <w:tc>
          <w:tcPr>
            <w:tcW w:w="496" w:type="dxa"/>
          </w:tcPr>
          <w:p w14:paraId="7A08A7BB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14:paraId="3917B7E1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14:paraId="5DF611D2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14:paraId="77F09578" w14:textId="77777777" w:rsidTr="004414F0">
        <w:trPr>
          <w:trHeight w:hRule="exact" w:val="465"/>
        </w:trPr>
        <w:tc>
          <w:tcPr>
            <w:tcW w:w="496" w:type="dxa"/>
          </w:tcPr>
          <w:p w14:paraId="30FAA56D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14:paraId="1AA908B0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14:paraId="61BF035B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14:paraId="5076AC1C" w14:textId="77777777" w:rsidTr="004414F0">
        <w:trPr>
          <w:trHeight w:hRule="exact" w:val="675"/>
        </w:trPr>
        <w:tc>
          <w:tcPr>
            <w:tcW w:w="496" w:type="dxa"/>
          </w:tcPr>
          <w:p w14:paraId="63A30D82" w14:textId="77777777"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14:paraId="014A2A3E" w14:textId="77777777"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14:paraId="15434339" w14:textId="77777777"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14:paraId="73B5A1AC" w14:textId="77777777"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4" w:name="_Toc406913912"/>
      <w:bookmarkStart w:id="415" w:name="_Toc406914157"/>
      <w:bookmarkStart w:id="416" w:name="_Toc406914811"/>
      <w:bookmarkStart w:id="417" w:name="_Toc406914914"/>
      <w:bookmarkStart w:id="418" w:name="_Toc406915389"/>
      <w:bookmarkStart w:id="419" w:name="_Toc406984082"/>
      <w:bookmarkStart w:id="420" w:name="_Toc406984229"/>
      <w:bookmarkStart w:id="421" w:name="_Toc406984420"/>
      <w:bookmarkStart w:id="422" w:name="_Toc407069628"/>
      <w:bookmarkStart w:id="423" w:name="_Toc407081593"/>
      <w:bookmarkStart w:id="424" w:name="_Toc407081736"/>
      <w:bookmarkStart w:id="425" w:name="_Toc407083392"/>
      <w:bookmarkStart w:id="426" w:name="_Toc407084226"/>
      <w:bookmarkStart w:id="427" w:name="_Toc407085345"/>
      <w:bookmarkStart w:id="428" w:name="_Toc407085488"/>
      <w:bookmarkStart w:id="429" w:name="_Toc407085631"/>
      <w:bookmarkStart w:id="430" w:name="_Toc407086079"/>
    </w:p>
    <w:p w14:paraId="1A08306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14:paraId="4736C9FF" w14:textId="77777777"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</w:p>
    <w:p w14:paraId="1BF013E8" w14:textId="77777777"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14:paraId="64385DB5" w14:textId="77777777"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14:paraId="616FCBF5" w14:textId="77777777"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E051E0" w14:textId="77777777" w:rsidR="00150BE9" w:rsidRDefault="00150BE9">
      <w:r>
        <w:separator/>
      </w:r>
    </w:p>
  </w:endnote>
  <w:endnote w:type="continuationSeparator" w:id="0">
    <w:p w14:paraId="38B2AAD4" w14:textId="77777777" w:rsidR="00150BE9" w:rsidRDefault="00150B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B9F12CE1-A7F4-4624-A8FF-FD0ABC3B0AC4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6D025E5-96FA-46F6-9F8D-5D4C40A8897A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4E5DE223-1682-495B-B8C8-8EB86F9124AD}"/>
    <w:embedBold r:id="rId4" w:fontKey="{20EF3103-CEEE-4628-B909-1302C84E976F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877C2C65-DAC5-4FDE-BB1F-7A0EE8307DBA}"/>
    <w:embedBold r:id="rId6" w:fontKey="{8567878F-4AAA-4305-AED6-0214910C7B89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98B5F9B0-9D9D-4431-9223-D9E9B3D60A53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8" w:fontKey="{C0783D16-C5EE-4C11-826F-88EF0ED4324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D9486B6B-54B1-4EC4-A60D-4454CDEAAC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14EE52" w14:textId="77777777"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E2DB14" w14:textId="77777777"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14:paraId="2DFB5620" w14:textId="77777777"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8C3572">
      <w:rPr>
        <w:rFonts w:ascii="Arial" w:hAnsi="Arial" w:cs="Arial"/>
        <w:noProof/>
        <w:sz w:val="18"/>
        <w:szCs w:val="18"/>
      </w:rPr>
      <w:t>5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14:paraId="1E23C485" w14:textId="77777777"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0A7074" w14:textId="77777777"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79FA886" wp14:editId="1310C1B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615E963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A8C852" w14:textId="77777777" w:rsidR="00150BE9" w:rsidRDefault="00150BE9">
      <w:r>
        <w:separator/>
      </w:r>
    </w:p>
  </w:footnote>
  <w:footnote w:type="continuationSeparator" w:id="0">
    <w:p w14:paraId="10AC75F7" w14:textId="77777777" w:rsidR="00150BE9" w:rsidRDefault="00150B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157052" w14:textId="77777777"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CC8FDA" w14:textId="77777777"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14:paraId="57B75B69" w14:textId="77777777"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14:paraId="303AB458" w14:textId="77777777"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84995EE" wp14:editId="5A097FC2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C1A7806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12B77" w14:textId="77777777"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9772D70" wp14:editId="2C16F41C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000634C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 w15:restartNumberingAfterBreak="0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 w15:restartNumberingAfterBreak="0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 w15:restartNumberingAfterBreak="0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 w15:restartNumberingAfterBreak="0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 w15:restartNumberingAfterBreak="0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411407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308752629">
    <w:abstractNumId w:val="8"/>
  </w:num>
  <w:num w:numId="3" w16cid:durableId="205069180">
    <w:abstractNumId w:val="5"/>
  </w:num>
  <w:num w:numId="4" w16cid:durableId="908227688">
    <w:abstractNumId w:val="4"/>
  </w:num>
  <w:num w:numId="5" w16cid:durableId="1770662763">
    <w:abstractNumId w:val="3"/>
  </w:num>
  <w:num w:numId="6" w16cid:durableId="853803988">
    <w:abstractNumId w:val="2"/>
  </w:num>
  <w:num w:numId="7" w16cid:durableId="163521732">
    <w:abstractNumId w:val="0"/>
  </w:num>
  <w:num w:numId="8" w16cid:durableId="1502772832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 w16cid:durableId="1015115936">
    <w:abstractNumId w:val="9"/>
  </w:num>
  <w:num w:numId="10" w16cid:durableId="1574701591">
    <w:abstractNumId w:val="1"/>
  </w:num>
  <w:num w:numId="11" w16cid:durableId="735511626">
    <w:abstractNumId w:val="7"/>
  </w:num>
  <w:num w:numId="12" w16cid:durableId="1824085316">
    <w:abstractNumId w:val="6"/>
  </w:num>
  <w:num w:numId="13" w16cid:durableId="45614680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50BE9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06F4"/>
    <w:rsid w:val="00266B7A"/>
    <w:rsid w:val="002C6961"/>
    <w:rsid w:val="002F66D3"/>
    <w:rsid w:val="002F6D08"/>
    <w:rsid w:val="002F7325"/>
    <w:rsid w:val="002F7D22"/>
    <w:rsid w:val="00307C7F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6114"/>
    <w:rsid w:val="0060688F"/>
    <w:rsid w:val="00612534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33EB"/>
    <w:rsid w:val="007351E9"/>
    <w:rsid w:val="007408A2"/>
    <w:rsid w:val="00766485"/>
    <w:rsid w:val="007C3E75"/>
    <w:rsid w:val="007D044D"/>
    <w:rsid w:val="007D05F0"/>
    <w:rsid w:val="007F2D3A"/>
    <w:rsid w:val="007F53E7"/>
    <w:rsid w:val="00814184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7507A"/>
    <w:rsid w:val="00986240"/>
    <w:rsid w:val="009B00C0"/>
    <w:rsid w:val="009C0679"/>
    <w:rsid w:val="009C24E7"/>
    <w:rsid w:val="009E1D79"/>
    <w:rsid w:val="00A24737"/>
    <w:rsid w:val="00A451EE"/>
    <w:rsid w:val="00A76F59"/>
    <w:rsid w:val="00A849B3"/>
    <w:rsid w:val="00A86716"/>
    <w:rsid w:val="00AC6919"/>
    <w:rsid w:val="00B1247F"/>
    <w:rsid w:val="00B57B40"/>
    <w:rsid w:val="00B71D6C"/>
    <w:rsid w:val="00B72F90"/>
    <w:rsid w:val="00B74580"/>
    <w:rsid w:val="00B86FC1"/>
    <w:rsid w:val="00BC7A31"/>
    <w:rsid w:val="00BE4480"/>
    <w:rsid w:val="00BE48B5"/>
    <w:rsid w:val="00C0545E"/>
    <w:rsid w:val="00C2520B"/>
    <w:rsid w:val="00C35B4B"/>
    <w:rsid w:val="00C52C4D"/>
    <w:rsid w:val="00C65174"/>
    <w:rsid w:val="00CA23FD"/>
    <w:rsid w:val="00CB7183"/>
    <w:rsid w:val="00CC5125"/>
    <w:rsid w:val="00CD2DB9"/>
    <w:rsid w:val="00CD6E60"/>
    <w:rsid w:val="00D20E8B"/>
    <w:rsid w:val="00D33963"/>
    <w:rsid w:val="00D44A5C"/>
    <w:rsid w:val="00D573B9"/>
    <w:rsid w:val="00D946A6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462F9"/>
    <w:rsid w:val="00F61354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A77AF62"/>
  <w15:docId w15:val="{E30236CC-7539-42C5-81BE-384E080823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7</TotalTime>
  <Pages>5</Pages>
  <Words>2029</Words>
  <Characters>12177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Sławomir Sabaj</cp:lastModifiedBy>
  <cp:revision>11</cp:revision>
  <cp:lastPrinted>2022-08-03T14:14:00Z</cp:lastPrinted>
  <dcterms:created xsi:type="dcterms:W3CDTF">2018-12-05T17:58:00Z</dcterms:created>
  <dcterms:modified xsi:type="dcterms:W3CDTF">2024-04-04T10:27:00Z</dcterms:modified>
</cp:coreProperties>
</file>